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E649AD" w14:textId="77777777" w:rsidR="00F135C8" w:rsidRDefault="00F135C8" w:rsidP="00F135C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CLERK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fl.1408)</w:t>
      </w:r>
    </w:p>
    <w:p w14:paraId="05A53729" w14:textId="77777777" w:rsidR="00F135C8" w:rsidRDefault="00F135C8" w:rsidP="00F135C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Hintlesham</w:t>
      </w:r>
      <w:proofErr w:type="spellEnd"/>
      <w:r>
        <w:rPr>
          <w:rFonts w:ascii="Times New Roman" w:hAnsi="Times New Roman" w:cs="Times New Roman"/>
          <w:sz w:val="24"/>
          <w:szCs w:val="24"/>
        </w:rPr>
        <w:t>, Suffolk. Cutler.</w:t>
      </w:r>
    </w:p>
    <w:p w14:paraId="2E41D40C" w14:textId="77777777" w:rsidR="00F135C8" w:rsidRDefault="00F135C8" w:rsidP="00F135C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709405" w14:textId="77777777" w:rsidR="00F135C8" w:rsidRDefault="00F135C8" w:rsidP="00F135C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EB5E7B" w14:textId="77777777" w:rsidR="00F135C8" w:rsidRDefault="00F135C8" w:rsidP="00F135C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1408</w:t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Faconer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Edwardstone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brought a plaint of debt against him.</w:t>
      </w:r>
    </w:p>
    <w:p w14:paraId="73946647" w14:textId="77777777" w:rsidR="00F135C8" w:rsidRDefault="00F135C8" w:rsidP="00F135C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E91D95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https://waalt.uh.edu/index.php/CP40/589:_A-J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1F24AA94" w14:textId="77777777" w:rsidR="00F135C8" w:rsidRDefault="00F135C8" w:rsidP="00F135C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CB0C21C" w14:textId="77777777" w:rsidR="00F135C8" w:rsidRDefault="00F135C8" w:rsidP="00F135C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4139DEB" w14:textId="77777777" w:rsidR="00F135C8" w:rsidRDefault="00F135C8" w:rsidP="00F135C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June 2022</w:t>
      </w:r>
    </w:p>
    <w:p w14:paraId="3BEF949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FC197E" w14:textId="77777777" w:rsidR="00F135C8" w:rsidRDefault="00F135C8" w:rsidP="009139A6">
      <w:r>
        <w:separator/>
      </w:r>
    </w:p>
  </w:endnote>
  <w:endnote w:type="continuationSeparator" w:id="0">
    <w:p w14:paraId="0BF540B5" w14:textId="77777777" w:rsidR="00F135C8" w:rsidRDefault="00F135C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0419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D8F7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C2E9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253DD3" w14:textId="77777777" w:rsidR="00F135C8" w:rsidRDefault="00F135C8" w:rsidP="009139A6">
      <w:r>
        <w:separator/>
      </w:r>
    </w:p>
  </w:footnote>
  <w:footnote w:type="continuationSeparator" w:id="0">
    <w:p w14:paraId="6CEF9E6A" w14:textId="77777777" w:rsidR="00F135C8" w:rsidRDefault="00F135C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14ED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137D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406A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35C8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135C8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CAC528"/>
  <w15:chartTrackingRefBased/>
  <w15:docId w15:val="{4ABC22AB-EFE5-4216-BE96-9EA63846C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135C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589:_A-J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2022-06-21T08:45:00Z</dcterms:created>
  <dcterms:modified xsi:type="dcterms:W3CDTF">2022-06-21T08:46:00Z</dcterms:modified>
</cp:coreProperties>
</file>